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2A53A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32967D5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06810DFB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2011F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F1B8D0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Nov.1400</w:t>
      </w:r>
      <w:r>
        <w:rPr>
          <w:rFonts w:ascii="Times New Roman" w:hAnsi="Times New Roman" w:cs="Times New Roman"/>
          <w:sz w:val="24"/>
          <w:szCs w:val="24"/>
        </w:rPr>
        <w:tab/>
        <w:t xml:space="preserve">A commission was set up to collect the sum of 25s from him, which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4BC007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due to the King in respect of a subsidy granted in the time of Richard II.</w:t>
      </w:r>
    </w:p>
    <w:p w14:paraId="7812BCC8" w14:textId="77777777" w:rsidR="000F2F4A" w:rsidRDefault="000F2F4A" w:rsidP="000F2F4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p.96)</w:t>
      </w:r>
    </w:p>
    <w:p w14:paraId="01E1489C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AB3734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719803" w14:textId="77777777" w:rsidR="000F2F4A" w:rsidRDefault="000F2F4A" w:rsidP="000F2F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5F12C7E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C092E" w14:textId="77777777" w:rsidR="000F2F4A" w:rsidRDefault="000F2F4A" w:rsidP="009139A6">
      <w:r>
        <w:separator/>
      </w:r>
    </w:p>
  </w:endnote>
  <w:endnote w:type="continuationSeparator" w:id="0">
    <w:p w14:paraId="418321A2" w14:textId="77777777" w:rsidR="000F2F4A" w:rsidRDefault="000F2F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81C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7F4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23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C22AA" w14:textId="77777777" w:rsidR="000F2F4A" w:rsidRDefault="000F2F4A" w:rsidP="009139A6">
      <w:r>
        <w:separator/>
      </w:r>
    </w:p>
  </w:footnote>
  <w:footnote w:type="continuationSeparator" w:id="0">
    <w:p w14:paraId="49292565" w14:textId="77777777" w:rsidR="000F2F4A" w:rsidRDefault="000F2F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F4D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776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9C2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F4A"/>
    <w:rsid w:val="000666E0"/>
    <w:rsid w:val="000F2F4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39BAB"/>
  <w15:chartTrackingRefBased/>
  <w15:docId w15:val="{88ABCB87-B7E2-44F1-95A9-BFE9266A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2021-05-16T19:22:00Z</dcterms:created>
  <dcterms:modified xsi:type="dcterms:W3CDTF">2021-05-16T19:22:00Z</dcterms:modified>
</cp:coreProperties>
</file>